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EA" w:rsidRDefault="00A07EEA" w:rsidP="00A07EEA">
      <w:pPr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573022" w:rsidRPr="00A07EEA" w:rsidRDefault="00A07EEA" w:rsidP="00A07EEA">
      <w:pPr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r w:rsidRPr="00A07EEA">
        <w:rPr>
          <w:rFonts w:ascii="Arial" w:hAnsi="Arial" w:cs="Arial"/>
          <w:b/>
          <w:sz w:val="28"/>
          <w:szCs w:val="28"/>
        </w:rPr>
        <w:t xml:space="preserve">ANEXO </w:t>
      </w:r>
      <w:r w:rsidR="00860813">
        <w:rPr>
          <w:rFonts w:ascii="Arial" w:hAnsi="Arial" w:cs="Arial"/>
          <w:b/>
          <w:sz w:val="28"/>
          <w:szCs w:val="28"/>
        </w:rPr>
        <w:t>XI-C</w:t>
      </w:r>
    </w:p>
    <w:p w:rsidR="00A07EEA" w:rsidRPr="00A07EEA" w:rsidRDefault="00860813" w:rsidP="00A07EEA">
      <w:pPr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MODELO DE COMPOSI</w:t>
      </w:r>
      <w:r w:rsidR="00A07EEA" w:rsidRPr="00A07EEA">
        <w:rPr>
          <w:rFonts w:ascii="Arial" w:hAnsi="Arial" w:cs="Arial"/>
          <w:b/>
          <w:sz w:val="28"/>
          <w:szCs w:val="28"/>
        </w:rPr>
        <w:t>ÇÃO DO BDI</w:t>
      </w:r>
    </w:p>
    <w:p w:rsidR="00A07EEA" w:rsidRDefault="00A07EEA" w:rsidP="00573022">
      <w:pPr>
        <w:spacing w:before="120" w:after="120"/>
        <w:rPr>
          <w:rFonts w:ascii="Arial" w:hAnsi="Arial" w:cs="Arial"/>
          <w:b/>
          <w:sz w:val="24"/>
          <w:szCs w:val="24"/>
        </w:rPr>
      </w:pPr>
    </w:p>
    <w:p w:rsidR="00F8182B" w:rsidRPr="00573022" w:rsidRDefault="00F8182B" w:rsidP="00573022">
      <w:pPr>
        <w:spacing w:before="120" w:after="120"/>
        <w:rPr>
          <w:rFonts w:ascii="Arial" w:hAnsi="Arial" w:cs="Arial"/>
          <w:sz w:val="24"/>
          <w:szCs w:val="24"/>
        </w:rPr>
      </w:pPr>
      <w:r w:rsidRPr="005D59C3">
        <w:rPr>
          <w:rFonts w:ascii="Arial" w:hAnsi="Arial" w:cs="Arial"/>
          <w:b/>
          <w:sz w:val="24"/>
          <w:szCs w:val="24"/>
        </w:rPr>
        <w:t>OBJETO:</w:t>
      </w:r>
      <w:r w:rsidR="00573022">
        <w:rPr>
          <w:rFonts w:ascii="Arial" w:hAnsi="Arial" w:cs="Arial"/>
          <w:b/>
          <w:sz w:val="24"/>
          <w:szCs w:val="24"/>
        </w:rPr>
        <w:t xml:space="preserve"> </w:t>
      </w:r>
      <w:r w:rsidR="00573022" w:rsidRPr="00573022">
        <w:rPr>
          <w:rFonts w:ascii="Arial" w:hAnsi="Arial" w:cs="Arial"/>
          <w:sz w:val="24"/>
          <w:szCs w:val="24"/>
        </w:rPr>
        <w:t>Contratação de empresa especializada em construção civil para substituição de piso vinílico existente na EMEI Valéria Aparecida de Almeida Vasconcelos</w:t>
      </w:r>
    </w:p>
    <w:p w:rsidR="005D28CA" w:rsidRPr="005D59C3" w:rsidRDefault="00F8182B" w:rsidP="00573022">
      <w:pPr>
        <w:spacing w:before="120" w:after="120"/>
        <w:rPr>
          <w:rFonts w:ascii="Arial" w:hAnsi="Arial" w:cs="Arial"/>
          <w:b/>
          <w:sz w:val="24"/>
          <w:szCs w:val="24"/>
        </w:rPr>
      </w:pPr>
      <w:r w:rsidRPr="005D59C3">
        <w:rPr>
          <w:rFonts w:ascii="Arial" w:hAnsi="Arial" w:cs="Arial"/>
          <w:b/>
          <w:sz w:val="24"/>
          <w:szCs w:val="24"/>
        </w:rPr>
        <w:t>ENDEREÇO:</w:t>
      </w:r>
      <w:r w:rsidR="00573022">
        <w:rPr>
          <w:rFonts w:ascii="Arial" w:hAnsi="Arial" w:cs="Arial"/>
          <w:b/>
          <w:sz w:val="24"/>
          <w:szCs w:val="24"/>
        </w:rPr>
        <w:t xml:space="preserve"> </w:t>
      </w:r>
      <w:r w:rsidR="00573022" w:rsidRPr="00573022">
        <w:rPr>
          <w:rFonts w:ascii="Arial" w:hAnsi="Arial" w:cs="Arial"/>
          <w:sz w:val="24"/>
          <w:szCs w:val="24"/>
        </w:rPr>
        <w:t xml:space="preserve">Estrada </w:t>
      </w:r>
      <w:proofErr w:type="spellStart"/>
      <w:r w:rsidR="00573022" w:rsidRPr="00573022">
        <w:rPr>
          <w:rFonts w:ascii="Arial" w:hAnsi="Arial" w:cs="Arial"/>
          <w:sz w:val="24"/>
          <w:szCs w:val="24"/>
        </w:rPr>
        <w:t>Arcílio</w:t>
      </w:r>
      <w:proofErr w:type="spellEnd"/>
      <w:r w:rsidR="00573022" w:rsidRPr="00573022">
        <w:rPr>
          <w:rFonts w:ascii="Arial" w:hAnsi="Arial" w:cs="Arial"/>
          <w:sz w:val="24"/>
          <w:szCs w:val="24"/>
        </w:rPr>
        <w:t xml:space="preserve"> Moreira da Silva, 191 – Residencial </w:t>
      </w:r>
      <w:proofErr w:type="spellStart"/>
      <w:r w:rsidR="00573022" w:rsidRPr="00573022">
        <w:rPr>
          <w:rFonts w:ascii="Arial" w:hAnsi="Arial" w:cs="Arial"/>
          <w:sz w:val="24"/>
          <w:szCs w:val="24"/>
        </w:rPr>
        <w:t>Gazzo</w:t>
      </w:r>
      <w:proofErr w:type="spellEnd"/>
      <w:r w:rsidR="00573022" w:rsidRPr="00573022">
        <w:rPr>
          <w:rFonts w:ascii="Arial" w:hAnsi="Arial" w:cs="Arial"/>
          <w:sz w:val="24"/>
          <w:szCs w:val="24"/>
        </w:rPr>
        <w:t>, São José dos Campos, SP, CEP 12.236-852</w:t>
      </w: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5D59C3">
      <w:pPr>
        <w:jc w:val="center"/>
        <w:rPr>
          <w:rFonts w:ascii="Arial" w:hAnsi="Arial" w:cs="Arial"/>
          <w:b/>
          <w:sz w:val="24"/>
          <w:szCs w:val="24"/>
        </w:rPr>
      </w:pPr>
      <w:r w:rsidRPr="005D59C3">
        <w:rPr>
          <w:rFonts w:ascii="Arial" w:hAnsi="Arial" w:cs="Arial"/>
          <w:b/>
          <w:sz w:val="24"/>
          <w:szCs w:val="24"/>
        </w:rPr>
        <w:t>COMPOSIÇÃO DO BDI</w:t>
      </w: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  <w:gridCol w:w="2313"/>
      </w:tblGrid>
      <w:tr w:rsidR="0090442F" w:rsidRPr="005D59C3" w:rsidTr="005D59C3">
        <w:trPr>
          <w:jc w:val="center"/>
        </w:trPr>
        <w:tc>
          <w:tcPr>
            <w:tcW w:w="6419" w:type="dxa"/>
            <w:gridSpan w:val="3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DEMONSTRATIVO DO BDI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ITEM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PERCENTUAL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AC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Administração Central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S + G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Seguros e Garantias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R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Riscos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DF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Despesas Financeiras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L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Lucro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I*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Tributos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0442F" w:rsidRPr="005D59C3" w:rsidTr="005D59C3">
        <w:trPr>
          <w:jc w:val="center"/>
        </w:trPr>
        <w:tc>
          <w:tcPr>
            <w:tcW w:w="4106" w:type="dxa"/>
            <w:gridSpan w:val="2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691" w:type="pct"/>
        <w:jc w:val="center"/>
        <w:tblLook w:val="04A0" w:firstRow="1" w:lastRow="0" w:firstColumn="1" w:lastColumn="0" w:noHBand="0" w:noVBand="1"/>
      </w:tblPr>
      <w:tblGrid>
        <w:gridCol w:w="1737"/>
        <w:gridCol w:w="1596"/>
      </w:tblGrid>
      <w:tr w:rsidR="0090442F" w:rsidRPr="005D59C3" w:rsidTr="005D59C3">
        <w:trPr>
          <w:jc w:val="center"/>
        </w:trPr>
        <w:tc>
          <w:tcPr>
            <w:tcW w:w="5000" w:type="pct"/>
            <w:gridSpan w:val="2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TRIBUTOS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PIS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COFINS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ISS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  <w:r w:rsidRPr="005D59C3">
        <w:rPr>
          <w:rFonts w:ascii="Arial" w:hAnsi="Arial" w:cs="Arial"/>
          <w:sz w:val="24"/>
          <w:szCs w:val="24"/>
        </w:rPr>
        <w:t>BDI CALCULADO PELA EXPRESSÃO:</w:t>
      </w: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sz w:val="24"/>
              <w:szCs w:val="24"/>
            </w:rPr>
            <m:t>BDI=</m:t>
          </m:r>
          <m:d>
            <m:dPr>
              <m:begChr m:val="{"/>
              <m:endChr m:val="}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AC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S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R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G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×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DF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×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L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</m:num>
                    <m:den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I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</m:den>
                  </m:f>
                </m:e>
              </m:d>
              <m:r>
                <w:rPr>
                  <w:rFonts w:ascii="Cambria Math" w:hAnsi="Cambria Math" w:cs="Arial"/>
                  <w:sz w:val="24"/>
                  <w:szCs w:val="24"/>
                </w:rPr>
                <m:t>-1</m:t>
              </m:r>
            </m:e>
          </m:d>
          <m:r>
            <w:rPr>
              <w:rFonts w:ascii="Cambria Math" w:hAnsi="Cambria Math" w:cs="Arial"/>
              <w:sz w:val="24"/>
              <w:szCs w:val="24"/>
            </w:rPr>
            <m:t>×100</m:t>
          </m:r>
        </m:oMath>
      </m:oMathPara>
    </w:p>
    <w:sectPr w:rsidR="00F8182B" w:rsidRPr="005D59C3" w:rsidSect="0016175D">
      <w:headerReference w:type="default" r:id="rId9"/>
      <w:footerReference w:type="default" r:id="rId10"/>
      <w:pgSz w:w="11907" w:h="16840" w:code="9"/>
      <w:pgMar w:top="1814" w:right="1134" w:bottom="1134" w:left="1134" w:header="340" w:footer="624" w:gutter="0"/>
      <w:pgNumType w:start="1"/>
      <w:cols w:space="709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022" w:rsidRDefault="00573022">
      <w:r>
        <w:separator/>
      </w:r>
    </w:p>
  </w:endnote>
  <w:endnote w:type="continuationSeparator" w:id="0">
    <w:p w:rsidR="00573022" w:rsidRDefault="00573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duit ITC Light">
    <w:altName w:val="Conduit ITC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D1C" w:rsidRDefault="00E50DB7" w:rsidP="00E50DB7">
    <w:pPr>
      <w:pStyle w:val="Rodap"/>
      <w:pBdr>
        <w:top w:val="single" w:sz="4" w:space="1" w:color="auto"/>
      </w:pBdr>
      <w:jc w:val="center"/>
    </w:pPr>
    <w:r>
      <w:t xml:space="preserve">Rua Felício </w:t>
    </w:r>
    <w:proofErr w:type="spellStart"/>
    <w:r>
      <w:t>Savastano</w:t>
    </w:r>
    <w:proofErr w:type="spellEnd"/>
    <w:r>
      <w:t xml:space="preserve">, 240 – Vila Industrial – </w:t>
    </w:r>
    <w:proofErr w:type="spellStart"/>
    <w:r>
      <w:t>Sâo</w:t>
    </w:r>
    <w:proofErr w:type="spellEnd"/>
    <w:r>
      <w:t xml:space="preserve"> José dos Campos – SP – CEP 12.220-270</w:t>
    </w:r>
    <w:r>
      <w:tab/>
      <w:t xml:space="preserve">           </w:t>
    </w:r>
    <w:r w:rsidR="006C3352">
      <w:t xml:space="preserve">Página | </w:t>
    </w:r>
    <w:proofErr w:type="gramStart"/>
    <w:r w:rsidR="00860813">
      <w:t>9</w:t>
    </w:r>
    <w:r w:rsidR="00A07EEA">
      <w:t>3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022" w:rsidRDefault="00573022">
      <w:r>
        <w:separator/>
      </w:r>
    </w:p>
  </w:footnote>
  <w:footnote w:type="continuationSeparator" w:id="0">
    <w:p w:rsidR="00573022" w:rsidRDefault="005730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352" w:rsidRPr="00CB5D1C" w:rsidRDefault="00E01E45" w:rsidP="00CB5D1C">
    <w:pPr>
      <w:pStyle w:val="Cabealho"/>
      <w:tabs>
        <w:tab w:val="clear" w:pos="4419"/>
        <w:tab w:val="clear" w:pos="8838"/>
        <w:tab w:val="left" w:pos="6690"/>
      </w:tabs>
    </w:pPr>
    <w:r>
      <w:rPr>
        <w:noProof/>
      </w:rPr>
      <w:drawing>
        <wp:inline distT="0" distB="0" distL="0" distR="0">
          <wp:extent cx="3276000" cy="899641"/>
          <wp:effectExtent l="0" t="0" r="63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MSJC SEC horizontal red máx 4 c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76000" cy="8996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F97836F6"/>
    <w:lvl w:ilvl="0">
      <w:start w:val="1"/>
      <w:numFmt w:val="bullet"/>
      <w:pStyle w:val="Commarcador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C3AA091C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0000005"/>
    <w:multiLevelType w:val="singleLevel"/>
    <w:tmpl w:val="00000005"/>
    <w:name w:val="WW8Num1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">
    <w:nsid w:val="04C8153E"/>
    <w:multiLevelType w:val="multilevel"/>
    <w:tmpl w:val="0416001D"/>
    <w:numStyleLink w:val="Estilo1"/>
  </w:abstractNum>
  <w:abstractNum w:abstractNumId="5">
    <w:nsid w:val="2F451E0E"/>
    <w:multiLevelType w:val="multilevel"/>
    <w:tmpl w:val="74401B20"/>
    <w:lvl w:ilvl="0">
      <w:start w:val="5"/>
      <w:numFmt w:val="decimalZero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F906719"/>
    <w:multiLevelType w:val="hybridMultilevel"/>
    <w:tmpl w:val="CDD4DA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3E02E8"/>
    <w:multiLevelType w:val="hybridMultilevel"/>
    <w:tmpl w:val="5CD49A76"/>
    <w:lvl w:ilvl="0" w:tplc="FFFFFFFF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8B575C"/>
    <w:multiLevelType w:val="multilevel"/>
    <w:tmpl w:val="0416001D"/>
    <w:styleLink w:val="Estilo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580E4A62"/>
    <w:multiLevelType w:val="multilevel"/>
    <w:tmpl w:val="2BF2654A"/>
    <w:lvl w:ilvl="0">
      <w:start w:val="19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6107207C"/>
    <w:multiLevelType w:val="multilevel"/>
    <w:tmpl w:val="0416001D"/>
    <w:numStyleLink w:val="Estilo1"/>
  </w:abstractNum>
  <w:abstractNum w:abstractNumId="11">
    <w:nsid w:val="61217CA5"/>
    <w:multiLevelType w:val="multilevel"/>
    <w:tmpl w:val="58C28BC0"/>
    <w:lvl w:ilvl="0">
      <w:start w:val="5"/>
      <w:numFmt w:val="decimalZero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4"/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3E74E08"/>
    <w:multiLevelType w:val="multilevel"/>
    <w:tmpl w:val="A9BE7BD4"/>
    <w:lvl w:ilvl="0">
      <w:start w:val="4"/>
      <w:numFmt w:val="decimalZero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Zero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6F125328"/>
    <w:multiLevelType w:val="hybridMultilevel"/>
    <w:tmpl w:val="FDE4CF3C"/>
    <w:lvl w:ilvl="0" w:tplc="FFFFFFFF">
      <w:start w:val="1"/>
      <w:numFmt w:val="bullet"/>
      <w:pStyle w:val="Commarcadores1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57442FC"/>
    <w:multiLevelType w:val="multilevel"/>
    <w:tmpl w:val="FB1C1972"/>
    <w:lvl w:ilvl="0">
      <w:start w:val="4"/>
      <w:numFmt w:val="decimalZero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C31277D"/>
    <w:multiLevelType w:val="hybridMultilevel"/>
    <w:tmpl w:val="37C4AE9C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4"/>
  </w:num>
  <w:num w:numId="3">
    <w:abstractNumId w:val="0"/>
  </w:num>
  <w:num w:numId="4">
    <w:abstractNumId w:val="13"/>
  </w:num>
  <w:num w:numId="5">
    <w:abstractNumId w:val="5"/>
  </w:num>
  <w:num w:numId="6">
    <w:abstractNumId w:val="6"/>
  </w:num>
  <w:num w:numId="7">
    <w:abstractNumId w:val="15"/>
  </w:num>
  <w:num w:numId="8">
    <w:abstractNumId w:val="9"/>
  </w:num>
  <w:num w:numId="9">
    <w:abstractNumId w:val="8"/>
  </w:num>
  <w:num w:numId="10">
    <w:abstractNumId w:val="4"/>
  </w:num>
  <w:num w:numId="11">
    <w:abstractNumId w:val="11"/>
  </w:num>
  <w:num w:numId="12">
    <w:abstractNumId w:val="10"/>
  </w:num>
  <w:num w:numId="1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22"/>
    <w:rsid w:val="00000E77"/>
    <w:rsid w:val="00006145"/>
    <w:rsid w:val="00021284"/>
    <w:rsid w:val="00022DD0"/>
    <w:rsid w:val="00024610"/>
    <w:rsid w:val="0003090D"/>
    <w:rsid w:val="00032016"/>
    <w:rsid w:val="0003395D"/>
    <w:rsid w:val="00033E99"/>
    <w:rsid w:val="000363ED"/>
    <w:rsid w:val="00041791"/>
    <w:rsid w:val="0004269D"/>
    <w:rsid w:val="00047ABF"/>
    <w:rsid w:val="0005167D"/>
    <w:rsid w:val="00056B7D"/>
    <w:rsid w:val="00057347"/>
    <w:rsid w:val="00057BD6"/>
    <w:rsid w:val="00063F67"/>
    <w:rsid w:val="00065E16"/>
    <w:rsid w:val="00066BE4"/>
    <w:rsid w:val="00077102"/>
    <w:rsid w:val="000879CA"/>
    <w:rsid w:val="00095733"/>
    <w:rsid w:val="000A499F"/>
    <w:rsid w:val="000A5739"/>
    <w:rsid w:val="000B1301"/>
    <w:rsid w:val="000B1490"/>
    <w:rsid w:val="000B2880"/>
    <w:rsid w:val="000C09CF"/>
    <w:rsid w:val="000C25DB"/>
    <w:rsid w:val="000C4D34"/>
    <w:rsid w:val="000C56CA"/>
    <w:rsid w:val="000D25F4"/>
    <w:rsid w:val="000D262D"/>
    <w:rsid w:val="000D2EAC"/>
    <w:rsid w:val="000D65CD"/>
    <w:rsid w:val="000D715A"/>
    <w:rsid w:val="000E3EC6"/>
    <w:rsid w:val="000E45D8"/>
    <w:rsid w:val="000F145D"/>
    <w:rsid w:val="000F4310"/>
    <w:rsid w:val="000F7E79"/>
    <w:rsid w:val="001006B9"/>
    <w:rsid w:val="0010091B"/>
    <w:rsid w:val="00105423"/>
    <w:rsid w:val="00106BB5"/>
    <w:rsid w:val="00111466"/>
    <w:rsid w:val="00117E5A"/>
    <w:rsid w:val="00125814"/>
    <w:rsid w:val="00135734"/>
    <w:rsid w:val="00136579"/>
    <w:rsid w:val="00137B33"/>
    <w:rsid w:val="001509A3"/>
    <w:rsid w:val="00156D86"/>
    <w:rsid w:val="00156DC2"/>
    <w:rsid w:val="0016175D"/>
    <w:rsid w:val="001653B2"/>
    <w:rsid w:val="0017019C"/>
    <w:rsid w:val="001748BE"/>
    <w:rsid w:val="00174B20"/>
    <w:rsid w:val="00187FA6"/>
    <w:rsid w:val="00190209"/>
    <w:rsid w:val="00197E73"/>
    <w:rsid w:val="001A3D28"/>
    <w:rsid w:val="001A4AD6"/>
    <w:rsid w:val="001A4F73"/>
    <w:rsid w:val="001A5AB2"/>
    <w:rsid w:val="001B0BF9"/>
    <w:rsid w:val="001B36B7"/>
    <w:rsid w:val="001B6D51"/>
    <w:rsid w:val="001C2098"/>
    <w:rsid w:val="001C47D4"/>
    <w:rsid w:val="001D16B1"/>
    <w:rsid w:val="001D1C40"/>
    <w:rsid w:val="001D6562"/>
    <w:rsid w:val="001E0553"/>
    <w:rsid w:val="001E18CF"/>
    <w:rsid w:val="001E62CD"/>
    <w:rsid w:val="001E6F7A"/>
    <w:rsid w:val="001F29E0"/>
    <w:rsid w:val="001F58A0"/>
    <w:rsid w:val="00200D03"/>
    <w:rsid w:val="00203F33"/>
    <w:rsid w:val="00204407"/>
    <w:rsid w:val="002114F7"/>
    <w:rsid w:val="002125EE"/>
    <w:rsid w:val="00214A77"/>
    <w:rsid w:val="00215381"/>
    <w:rsid w:val="002165E7"/>
    <w:rsid w:val="00217ECB"/>
    <w:rsid w:val="00221A87"/>
    <w:rsid w:val="00224D37"/>
    <w:rsid w:val="0022527A"/>
    <w:rsid w:val="002307D4"/>
    <w:rsid w:val="0023177F"/>
    <w:rsid w:val="00233832"/>
    <w:rsid w:val="00233F74"/>
    <w:rsid w:val="00235B92"/>
    <w:rsid w:val="00236D12"/>
    <w:rsid w:val="00240A14"/>
    <w:rsid w:val="002413D7"/>
    <w:rsid w:val="00246837"/>
    <w:rsid w:val="0025023C"/>
    <w:rsid w:val="00257375"/>
    <w:rsid w:val="00263B5D"/>
    <w:rsid w:val="00263B84"/>
    <w:rsid w:val="00263F60"/>
    <w:rsid w:val="002647D5"/>
    <w:rsid w:val="00266C57"/>
    <w:rsid w:val="00271AF8"/>
    <w:rsid w:val="00275E07"/>
    <w:rsid w:val="00277F02"/>
    <w:rsid w:val="00280BE0"/>
    <w:rsid w:val="0028200B"/>
    <w:rsid w:val="002837B5"/>
    <w:rsid w:val="00294CAC"/>
    <w:rsid w:val="00295D46"/>
    <w:rsid w:val="00295DF2"/>
    <w:rsid w:val="002A505B"/>
    <w:rsid w:val="002B093C"/>
    <w:rsid w:val="002B31F3"/>
    <w:rsid w:val="002B6F04"/>
    <w:rsid w:val="002C2EC7"/>
    <w:rsid w:val="002C317C"/>
    <w:rsid w:val="002C32DD"/>
    <w:rsid w:val="002C46CC"/>
    <w:rsid w:val="002C4FBE"/>
    <w:rsid w:val="002C5784"/>
    <w:rsid w:val="002C5B03"/>
    <w:rsid w:val="002C5F3F"/>
    <w:rsid w:val="002D02BE"/>
    <w:rsid w:val="002D1B4B"/>
    <w:rsid w:val="002D4924"/>
    <w:rsid w:val="002E1199"/>
    <w:rsid w:val="002E1963"/>
    <w:rsid w:val="002E1F6E"/>
    <w:rsid w:val="002E2365"/>
    <w:rsid w:val="002F5341"/>
    <w:rsid w:val="002F62A4"/>
    <w:rsid w:val="00302438"/>
    <w:rsid w:val="00310491"/>
    <w:rsid w:val="00312809"/>
    <w:rsid w:val="00312A92"/>
    <w:rsid w:val="00313147"/>
    <w:rsid w:val="003138BC"/>
    <w:rsid w:val="00315CA9"/>
    <w:rsid w:val="00325770"/>
    <w:rsid w:val="00327910"/>
    <w:rsid w:val="003312C0"/>
    <w:rsid w:val="00332258"/>
    <w:rsid w:val="003327F8"/>
    <w:rsid w:val="00335F52"/>
    <w:rsid w:val="003368F4"/>
    <w:rsid w:val="00337741"/>
    <w:rsid w:val="00344F48"/>
    <w:rsid w:val="00347332"/>
    <w:rsid w:val="00354F87"/>
    <w:rsid w:val="00355C22"/>
    <w:rsid w:val="003600CE"/>
    <w:rsid w:val="00360A05"/>
    <w:rsid w:val="003704E5"/>
    <w:rsid w:val="0037526E"/>
    <w:rsid w:val="00385512"/>
    <w:rsid w:val="0039140A"/>
    <w:rsid w:val="00395562"/>
    <w:rsid w:val="00397A06"/>
    <w:rsid w:val="003A2195"/>
    <w:rsid w:val="003A2D77"/>
    <w:rsid w:val="003B0033"/>
    <w:rsid w:val="003C425A"/>
    <w:rsid w:val="003D1AD6"/>
    <w:rsid w:val="003D5B8F"/>
    <w:rsid w:val="003D7891"/>
    <w:rsid w:val="003E4ADE"/>
    <w:rsid w:val="003E4BA0"/>
    <w:rsid w:val="003F08B7"/>
    <w:rsid w:val="003F2B6B"/>
    <w:rsid w:val="003F7157"/>
    <w:rsid w:val="00403D3D"/>
    <w:rsid w:val="004123D0"/>
    <w:rsid w:val="0041480C"/>
    <w:rsid w:val="00414946"/>
    <w:rsid w:val="00425298"/>
    <w:rsid w:val="00431713"/>
    <w:rsid w:val="00431B83"/>
    <w:rsid w:val="00440E2B"/>
    <w:rsid w:val="0045185C"/>
    <w:rsid w:val="00451F33"/>
    <w:rsid w:val="00454BF2"/>
    <w:rsid w:val="00463605"/>
    <w:rsid w:val="00463BF7"/>
    <w:rsid w:val="004703ED"/>
    <w:rsid w:val="00480012"/>
    <w:rsid w:val="00484C44"/>
    <w:rsid w:val="00486A35"/>
    <w:rsid w:val="00487FA5"/>
    <w:rsid w:val="004A240C"/>
    <w:rsid w:val="004A36F9"/>
    <w:rsid w:val="004A5BF8"/>
    <w:rsid w:val="004A7F63"/>
    <w:rsid w:val="004B02BF"/>
    <w:rsid w:val="004B055C"/>
    <w:rsid w:val="004B25A8"/>
    <w:rsid w:val="004B4167"/>
    <w:rsid w:val="004C2E57"/>
    <w:rsid w:val="004C3FE5"/>
    <w:rsid w:val="004D5552"/>
    <w:rsid w:val="004D6EDB"/>
    <w:rsid w:val="004D6FC4"/>
    <w:rsid w:val="004E094C"/>
    <w:rsid w:val="004E38CE"/>
    <w:rsid w:val="004F1571"/>
    <w:rsid w:val="004F1B6A"/>
    <w:rsid w:val="004F7BE3"/>
    <w:rsid w:val="00500F32"/>
    <w:rsid w:val="00502410"/>
    <w:rsid w:val="0050516F"/>
    <w:rsid w:val="0051451A"/>
    <w:rsid w:val="00515FCA"/>
    <w:rsid w:val="005160B1"/>
    <w:rsid w:val="00532404"/>
    <w:rsid w:val="00542C54"/>
    <w:rsid w:val="00542CB7"/>
    <w:rsid w:val="005465D6"/>
    <w:rsid w:val="00550A9B"/>
    <w:rsid w:val="00552017"/>
    <w:rsid w:val="005528E2"/>
    <w:rsid w:val="00552C81"/>
    <w:rsid w:val="005559BD"/>
    <w:rsid w:val="00562B8D"/>
    <w:rsid w:val="005630AA"/>
    <w:rsid w:val="00573022"/>
    <w:rsid w:val="0057744C"/>
    <w:rsid w:val="005867ED"/>
    <w:rsid w:val="00586946"/>
    <w:rsid w:val="005950F2"/>
    <w:rsid w:val="00596BB0"/>
    <w:rsid w:val="00597FCA"/>
    <w:rsid w:val="005A033D"/>
    <w:rsid w:val="005A094B"/>
    <w:rsid w:val="005A12D6"/>
    <w:rsid w:val="005A7ABE"/>
    <w:rsid w:val="005B040E"/>
    <w:rsid w:val="005B2A03"/>
    <w:rsid w:val="005B6883"/>
    <w:rsid w:val="005B7DBD"/>
    <w:rsid w:val="005C0556"/>
    <w:rsid w:val="005C2093"/>
    <w:rsid w:val="005C5175"/>
    <w:rsid w:val="005C601E"/>
    <w:rsid w:val="005C6D8F"/>
    <w:rsid w:val="005D15FE"/>
    <w:rsid w:val="005D28CA"/>
    <w:rsid w:val="005D59C3"/>
    <w:rsid w:val="005D7FB6"/>
    <w:rsid w:val="005E1448"/>
    <w:rsid w:val="005F242C"/>
    <w:rsid w:val="005F30B6"/>
    <w:rsid w:val="0060567C"/>
    <w:rsid w:val="00607466"/>
    <w:rsid w:val="0060764C"/>
    <w:rsid w:val="00607BCE"/>
    <w:rsid w:val="006134F7"/>
    <w:rsid w:val="00615515"/>
    <w:rsid w:val="00617424"/>
    <w:rsid w:val="00622A50"/>
    <w:rsid w:val="00623C11"/>
    <w:rsid w:val="0063382D"/>
    <w:rsid w:val="006343AF"/>
    <w:rsid w:val="00634B0C"/>
    <w:rsid w:val="00635634"/>
    <w:rsid w:val="00643AEF"/>
    <w:rsid w:val="0064594A"/>
    <w:rsid w:val="006507DD"/>
    <w:rsid w:val="00650CD4"/>
    <w:rsid w:val="0065448A"/>
    <w:rsid w:val="00656D62"/>
    <w:rsid w:val="00660407"/>
    <w:rsid w:val="00663937"/>
    <w:rsid w:val="00664CCA"/>
    <w:rsid w:val="00666858"/>
    <w:rsid w:val="006710CD"/>
    <w:rsid w:val="00673F90"/>
    <w:rsid w:val="00683439"/>
    <w:rsid w:val="006901CB"/>
    <w:rsid w:val="006919C9"/>
    <w:rsid w:val="00692A8E"/>
    <w:rsid w:val="00693B83"/>
    <w:rsid w:val="006948A9"/>
    <w:rsid w:val="006959DD"/>
    <w:rsid w:val="006A019D"/>
    <w:rsid w:val="006A6AFA"/>
    <w:rsid w:val="006B13D0"/>
    <w:rsid w:val="006B3E3F"/>
    <w:rsid w:val="006B45B4"/>
    <w:rsid w:val="006C3352"/>
    <w:rsid w:val="006C3A91"/>
    <w:rsid w:val="006D283C"/>
    <w:rsid w:val="006D29E9"/>
    <w:rsid w:val="006D2E9D"/>
    <w:rsid w:val="006D2FED"/>
    <w:rsid w:val="006D5EC7"/>
    <w:rsid w:val="006D7DF4"/>
    <w:rsid w:val="006E0997"/>
    <w:rsid w:val="006E501F"/>
    <w:rsid w:val="006E74A2"/>
    <w:rsid w:val="006E7921"/>
    <w:rsid w:val="006F3B01"/>
    <w:rsid w:val="006F52ED"/>
    <w:rsid w:val="006F61AF"/>
    <w:rsid w:val="006F7E68"/>
    <w:rsid w:val="00705072"/>
    <w:rsid w:val="0070569E"/>
    <w:rsid w:val="00707652"/>
    <w:rsid w:val="007117CC"/>
    <w:rsid w:val="0072239F"/>
    <w:rsid w:val="00722779"/>
    <w:rsid w:val="0072417A"/>
    <w:rsid w:val="00727318"/>
    <w:rsid w:val="00733BFE"/>
    <w:rsid w:val="007350F7"/>
    <w:rsid w:val="0074367C"/>
    <w:rsid w:val="00744965"/>
    <w:rsid w:val="0074578D"/>
    <w:rsid w:val="00745A32"/>
    <w:rsid w:val="0075428A"/>
    <w:rsid w:val="007554D3"/>
    <w:rsid w:val="00755819"/>
    <w:rsid w:val="00760E51"/>
    <w:rsid w:val="00764C77"/>
    <w:rsid w:val="0076526D"/>
    <w:rsid w:val="00772FE0"/>
    <w:rsid w:val="00773BCC"/>
    <w:rsid w:val="00773CF5"/>
    <w:rsid w:val="00780C00"/>
    <w:rsid w:val="007826E7"/>
    <w:rsid w:val="00792B45"/>
    <w:rsid w:val="00793E93"/>
    <w:rsid w:val="007A10BE"/>
    <w:rsid w:val="007A59EF"/>
    <w:rsid w:val="007A7916"/>
    <w:rsid w:val="007B2A8D"/>
    <w:rsid w:val="007B3654"/>
    <w:rsid w:val="007B382F"/>
    <w:rsid w:val="007B38D1"/>
    <w:rsid w:val="007C1F25"/>
    <w:rsid w:val="007C6AC2"/>
    <w:rsid w:val="007D4349"/>
    <w:rsid w:val="007E22A8"/>
    <w:rsid w:val="007E2B6D"/>
    <w:rsid w:val="007F4DDE"/>
    <w:rsid w:val="007F5885"/>
    <w:rsid w:val="007F7E09"/>
    <w:rsid w:val="00801B11"/>
    <w:rsid w:val="00801C2D"/>
    <w:rsid w:val="008173D1"/>
    <w:rsid w:val="0082222D"/>
    <w:rsid w:val="008225D1"/>
    <w:rsid w:val="0082295B"/>
    <w:rsid w:val="0083038D"/>
    <w:rsid w:val="00834DBA"/>
    <w:rsid w:val="008413CD"/>
    <w:rsid w:val="0084388D"/>
    <w:rsid w:val="00844605"/>
    <w:rsid w:val="0084787C"/>
    <w:rsid w:val="00854F2E"/>
    <w:rsid w:val="00855ADB"/>
    <w:rsid w:val="00860813"/>
    <w:rsid w:val="008664EF"/>
    <w:rsid w:val="00870259"/>
    <w:rsid w:val="00873F2E"/>
    <w:rsid w:val="00875FDE"/>
    <w:rsid w:val="0087654E"/>
    <w:rsid w:val="00881A58"/>
    <w:rsid w:val="00882FE5"/>
    <w:rsid w:val="00886374"/>
    <w:rsid w:val="00893FF7"/>
    <w:rsid w:val="00896C02"/>
    <w:rsid w:val="00896E3A"/>
    <w:rsid w:val="008A26D8"/>
    <w:rsid w:val="008A544C"/>
    <w:rsid w:val="008A6910"/>
    <w:rsid w:val="008B0CC8"/>
    <w:rsid w:val="008B35E5"/>
    <w:rsid w:val="008D6B1A"/>
    <w:rsid w:val="008E0773"/>
    <w:rsid w:val="008E5FAE"/>
    <w:rsid w:val="008F1A68"/>
    <w:rsid w:val="008F3ED3"/>
    <w:rsid w:val="008F5B8F"/>
    <w:rsid w:val="008F74E6"/>
    <w:rsid w:val="00901C9D"/>
    <w:rsid w:val="0090442F"/>
    <w:rsid w:val="00911CED"/>
    <w:rsid w:val="00915638"/>
    <w:rsid w:val="00917B29"/>
    <w:rsid w:val="0093476A"/>
    <w:rsid w:val="00940F95"/>
    <w:rsid w:val="00941E98"/>
    <w:rsid w:val="00953F7C"/>
    <w:rsid w:val="009604C1"/>
    <w:rsid w:val="009700C5"/>
    <w:rsid w:val="00972044"/>
    <w:rsid w:val="00975A7C"/>
    <w:rsid w:val="009828BA"/>
    <w:rsid w:val="00982EEA"/>
    <w:rsid w:val="009840CF"/>
    <w:rsid w:val="00994013"/>
    <w:rsid w:val="009A4645"/>
    <w:rsid w:val="009B2791"/>
    <w:rsid w:val="009B2DC2"/>
    <w:rsid w:val="009B3871"/>
    <w:rsid w:val="009B6DEA"/>
    <w:rsid w:val="009B7B8B"/>
    <w:rsid w:val="009C1FFC"/>
    <w:rsid w:val="009C226C"/>
    <w:rsid w:val="009C44B1"/>
    <w:rsid w:val="009D6F5C"/>
    <w:rsid w:val="009D7235"/>
    <w:rsid w:val="009F1507"/>
    <w:rsid w:val="009F2049"/>
    <w:rsid w:val="009F2B2D"/>
    <w:rsid w:val="009F3736"/>
    <w:rsid w:val="009F70C5"/>
    <w:rsid w:val="00A017FB"/>
    <w:rsid w:val="00A07EEA"/>
    <w:rsid w:val="00A10673"/>
    <w:rsid w:val="00A13F84"/>
    <w:rsid w:val="00A1799A"/>
    <w:rsid w:val="00A21E6D"/>
    <w:rsid w:val="00A23155"/>
    <w:rsid w:val="00A33FB7"/>
    <w:rsid w:val="00A346B7"/>
    <w:rsid w:val="00A3713D"/>
    <w:rsid w:val="00A3750A"/>
    <w:rsid w:val="00A37A95"/>
    <w:rsid w:val="00A40C94"/>
    <w:rsid w:val="00A445BF"/>
    <w:rsid w:val="00A44947"/>
    <w:rsid w:val="00A51E2A"/>
    <w:rsid w:val="00A5246D"/>
    <w:rsid w:val="00A53685"/>
    <w:rsid w:val="00A53F55"/>
    <w:rsid w:val="00A54A36"/>
    <w:rsid w:val="00A63E6C"/>
    <w:rsid w:val="00A72A0F"/>
    <w:rsid w:val="00A74981"/>
    <w:rsid w:val="00A87373"/>
    <w:rsid w:val="00A90BBB"/>
    <w:rsid w:val="00AA09E6"/>
    <w:rsid w:val="00AA0F92"/>
    <w:rsid w:val="00AA28FF"/>
    <w:rsid w:val="00AA39C8"/>
    <w:rsid w:val="00AA4EA7"/>
    <w:rsid w:val="00AA7C47"/>
    <w:rsid w:val="00AB3426"/>
    <w:rsid w:val="00AB5563"/>
    <w:rsid w:val="00AB5985"/>
    <w:rsid w:val="00AD19F9"/>
    <w:rsid w:val="00AD3BD3"/>
    <w:rsid w:val="00AD7136"/>
    <w:rsid w:val="00AE15C5"/>
    <w:rsid w:val="00AE5123"/>
    <w:rsid w:val="00AE5E3D"/>
    <w:rsid w:val="00AE6D78"/>
    <w:rsid w:val="00AF17E3"/>
    <w:rsid w:val="00AF2165"/>
    <w:rsid w:val="00AF3738"/>
    <w:rsid w:val="00B05BC3"/>
    <w:rsid w:val="00B06B5A"/>
    <w:rsid w:val="00B06F69"/>
    <w:rsid w:val="00B11D20"/>
    <w:rsid w:val="00B12994"/>
    <w:rsid w:val="00B13136"/>
    <w:rsid w:val="00B149D9"/>
    <w:rsid w:val="00B20C21"/>
    <w:rsid w:val="00B233BE"/>
    <w:rsid w:val="00B25290"/>
    <w:rsid w:val="00B30606"/>
    <w:rsid w:val="00B40510"/>
    <w:rsid w:val="00B429FA"/>
    <w:rsid w:val="00B449EE"/>
    <w:rsid w:val="00B515D2"/>
    <w:rsid w:val="00B522B4"/>
    <w:rsid w:val="00B53CCD"/>
    <w:rsid w:val="00B6109F"/>
    <w:rsid w:val="00B63980"/>
    <w:rsid w:val="00B73CBF"/>
    <w:rsid w:val="00B745F1"/>
    <w:rsid w:val="00B80EC8"/>
    <w:rsid w:val="00B81E00"/>
    <w:rsid w:val="00B824FA"/>
    <w:rsid w:val="00B83886"/>
    <w:rsid w:val="00BB1C51"/>
    <w:rsid w:val="00BB43FF"/>
    <w:rsid w:val="00BB7774"/>
    <w:rsid w:val="00BC6E55"/>
    <w:rsid w:val="00BC7059"/>
    <w:rsid w:val="00BD1B6F"/>
    <w:rsid w:val="00BD37BC"/>
    <w:rsid w:val="00BE3138"/>
    <w:rsid w:val="00BE37C1"/>
    <w:rsid w:val="00BE4E8B"/>
    <w:rsid w:val="00BE4ED7"/>
    <w:rsid w:val="00BE699A"/>
    <w:rsid w:val="00BF0427"/>
    <w:rsid w:val="00BF534B"/>
    <w:rsid w:val="00C02287"/>
    <w:rsid w:val="00C022E8"/>
    <w:rsid w:val="00C0383D"/>
    <w:rsid w:val="00C05DA6"/>
    <w:rsid w:val="00C0611D"/>
    <w:rsid w:val="00C127CF"/>
    <w:rsid w:val="00C12948"/>
    <w:rsid w:val="00C14149"/>
    <w:rsid w:val="00C14991"/>
    <w:rsid w:val="00C24693"/>
    <w:rsid w:val="00C251AE"/>
    <w:rsid w:val="00C26BA7"/>
    <w:rsid w:val="00C2772A"/>
    <w:rsid w:val="00C30894"/>
    <w:rsid w:val="00C3448A"/>
    <w:rsid w:val="00C430FF"/>
    <w:rsid w:val="00C4374B"/>
    <w:rsid w:val="00C454CE"/>
    <w:rsid w:val="00C45902"/>
    <w:rsid w:val="00C4712A"/>
    <w:rsid w:val="00C50C6B"/>
    <w:rsid w:val="00C51892"/>
    <w:rsid w:val="00C52016"/>
    <w:rsid w:val="00C5211A"/>
    <w:rsid w:val="00C529E9"/>
    <w:rsid w:val="00C52EA0"/>
    <w:rsid w:val="00C546DC"/>
    <w:rsid w:val="00C54DA7"/>
    <w:rsid w:val="00C74A0D"/>
    <w:rsid w:val="00C938A8"/>
    <w:rsid w:val="00C966CC"/>
    <w:rsid w:val="00C96912"/>
    <w:rsid w:val="00CA19FF"/>
    <w:rsid w:val="00CA2121"/>
    <w:rsid w:val="00CA53F9"/>
    <w:rsid w:val="00CB268C"/>
    <w:rsid w:val="00CB3D41"/>
    <w:rsid w:val="00CB5D1C"/>
    <w:rsid w:val="00CB6057"/>
    <w:rsid w:val="00CB63B1"/>
    <w:rsid w:val="00CB7191"/>
    <w:rsid w:val="00CC1FEA"/>
    <w:rsid w:val="00CC4CF3"/>
    <w:rsid w:val="00CC718B"/>
    <w:rsid w:val="00CD5BEB"/>
    <w:rsid w:val="00CD64CB"/>
    <w:rsid w:val="00CF0ACA"/>
    <w:rsid w:val="00CF4AC0"/>
    <w:rsid w:val="00CF609E"/>
    <w:rsid w:val="00D00B4C"/>
    <w:rsid w:val="00D0437F"/>
    <w:rsid w:val="00D04F15"/>
    <w:rsid w:val="00D0542C"/>
    <w:rsid w:val="00D076D1"/>
    <w:rsid w:val="00D16B15"/>
    <w:rsid w:val="00D23300"/>
    <w:rsid w:val="00D24368"/>
    <w:rsid w:val="00D26C06"/>
    <w:rsid w:val="00D3085C"/>
    <w:rsid w:val="00D33A6E"/>
    <w:rsid w:val="00D36E0D"/>
    <w:rsid w:val="00D40D40"/>
    <w:rsid w:val="00D4302B"/>
    <w:rsid w:val="00D46301"/>
    <w:rsid w:val="00D604BF"/>
    <w:rsid w:val="00D61C20"/>
    <w:rsid w:val="00D61C2B"/>
    <w:rsid w:val="00D70BCD"/>
    <w:rsid w:val="00D716AD"/>
    <w:rsid w:val="00D72091"/>
    <w:rsid w:val="00D75FE7"/>
    <w:rsid w:val="00D768CB"/>
    <w:rsid w:val="00D81510"/>
    <w:rsid w:val="00D83DAD"/>
    <w:rsid w:val="00D83F21"/>
    <w:rsid w:val="00D84CB2"/>
    <w:rsid w:val="00D85FBA"/>
    <w:rsid w:val="00D90FC0"/>
    <w:rsid w:val="00D92069"/>
    <w:rsid w:val="00D934C5"/>
    <w:rsid w:val="00DC3D3E"/>
    <w:rsid w:val="00DC537A"/>
    <w:rsid w:val="00DD0E4F"/>
    <w:rsid w:val="00DD3280"/>
    <w:rsid w:val="00DE05CE"/>
    <w:rsid w:val="00DE077D"/>
    <w:rsid w:val="00DE23F1"/>
    <w:rsid w:val="00DF41CF"/>
    <w:rsid w:val="00DF7D27"/>
    <w:rsid w:val="00E00503"/>
    <w:rsid w:val="00E01A02"/>
    <w:rsid w:val="00E01E45"/>
    <w:rsid w:val="00E03BBB"/>
    <w:rsid w:val="00E1485A"/>
    <w:rsid w:val="00E14C7F"/>
    <w:rsid w:val="00E172FC"/>
    <w:rsid w:val="00E219E9"/>
    <w:rsid w:val="00E25222"/>
    <w:rsid w:val="00E252FB"/>
    <w:rsid w:val="00E26E97"/>
    <w:rsid w:val="00E32DC6"/>
    <w:rsid w:val="00E33FF2"/>
    <w:rsid w:val="00E3697A"/>
    <w:rsid w:val="00E37C91"/>
    <w:rsid w:val="00E43AD9"/>
    <w:rsid w:val="00E50DB7"/>
    <w:rsid w:val="00E558CD"/>
    <w:rsid w:val="00E5639D"/>
    <w:rsid w:val="00E56FF1"/>
    <w:rsid w:val="00E57070"/>
    <w:rsid w:val="00E618E5"/>
    <w:rsid w:val="00E640C8"/>
    <w:rsid w:val="00E72305"/>
    <w:rsid w:val="00E737B6"/>
    <w:rsid w:val="00E7411F"/>
    <w:rsid w:val="00E74F79"/>
    <w:rsid w:val="00E8346B"/>
    <w:rsid w:val="00E83A0F"/>
    <w:rsid w:val="00E84E82"/>
    <w:rsid w:val="00E85A12"/>
    <w:rsid w:val="00E872C6"/>
    <w:rsid w:val="00E917EF"/>
    <w:rsid w:val="00E94DE9"/>
    <w:rsid w:val="00E97F66"/>
    <w:rsid w:val="00EA0CF9"/>
    <w:rsid w:val="00EA2887"/>
    <w:rsid w:val="00EA50ED"/>
    <w:rsid w:val="00EB0AF5"/>
    <w:rsid w:val="00EB2407"/>
    <w:rsid w:val="00EB6B9B"/>
    <w:rsid w:val="00EC0B0B"/>
    <w:rsid w:val="00EC180A"/>
    <w:rsid w:val="00EC7B49"/>
    <w:rsid w:val="00ED218E"/>
    <w:rsid w:val="00ED2C64"/>
    <w:rsid w:val="00ED614A"/>
    <w:rsid w:val="00EE69C7"/>
    <w:rsid w:val="00EF4DC0"/>
    <w:rsid w:val="00F018A8"/>
    <w:rsid w:val="00F02DA3"/>
    <w:rsid w:val="00F07F3F"/>
    <w:rsid w:val="00F13E63"/>
    <w:rsid w:val="00F1678B"/>
    <w:rsid w:val="00F20471"/>
    <w:rsid w:val="00F20B15"/>
    <w:rsid w:val="00F24AE4"/>
    <w:rsid w:val="00F2503C"/>
    <w:rsid w:val="00F302BD"/>
    <w:rsid w:val="00F32675"/>
    <w:rsid w:val="00F32741"/>
    <w:rsid w:val="00F34433"/>
    <w:rsid w:val="00F377B5"/>
    <w:rsid w:val="00F4070E"/>
    <w:rsid w:val="00F43D2D"/>
    <w:rsid w:val="00F46E55"/>
    <w:rsid w:val="00F624F8"/>
    <w:rsid w:val="00F6590E"/>
    <w:rsid w:val="00F71D31"/>
    <w:rsid w:val="00F726DB"/>
    <w:rsid w:val="00F741FC"/>
    <w:rsid w:val="00F75346"/>
    <w:rsid w:val="00F75689"/>
    <w:rsid w:val="00F77709"/>
    <w:rsid w:val="00F8182B"/>
    <w:rsid w:val="00F81858"/>
    <w:rsid w:val="00F90FBE"/>
    <w:rsid w:val="00F910A2"/>
    <w:rsid w:val="00F916FD"/>
    <w:rsid w:val="00F924A1"/>
    <w:rsid w:val="00F94A76"/>
    <w:rsid w:val="00F95AB1"/>
    <w:rsid w:val="00F9745C"/>
    <w:rsid w:val="00F97469"/>
    <w:rsid w:val="00FA156E"/>
    <w:rsid w:val="00FB40EA"/>
    <w:rsid w:val="00FB44CF"/>
    <w:rsid w:val="00FB7B4C"/>
    <w:rsid w:val="00FC18AE"/>
    <w:rsid w:val="00FC3418"/>
    <w:rsid w:val="00FC42C5"/>
    <w:rsid w:val="00FC5E42"/>
    <w:rsid w:val="00FD088A"/>
    <w:rsid w:val="00FD41BD"/>
    <w:rsid w:val="00FD6688"/>
    <w:rsid w:val="00FE2088"/>
    <w:rsid w:val="00FE43C4"/>
    <w:rsid w:val="00FE578E"/>
    <w:rsid w:val="00FE64E1"/>
    <w:rsid w:val="00FF0C6A"/>
    <w:rsid w:val="00FF1A64"/>
    <w:rsid w:val="00FF209D"/>
    <w:rsid w:val="00FF28AC"/>
    <w:rsid w:val="00FF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List 5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F60"/>
    <w:pPr>
      <w:autoSpaceDE w:val="0"/>
      <w:autoSpaceDN w:val="0"/>
    </w:pPr>
    <w:rPr>
      <w:rFonts w:ascii="Calibri" w:hAnsi="Calibri"/>
      <w:sz w:val="22"/>
    </w:rPr>
  </w:style>
  <w:style w:type="paragraph" w:styleId="Ttulo1">
    <w:name w:val="heading 1"/>
    <w:basedOn w:val="Normal"/>
    <w:next w:val="Normal"/>
    <w:qFormat/>
    <w:pPr>
      <w:keepNext/>
      <w:widowControl w:val="0"/>
      <w:jc w:val="both"/>
      <w:outlineLvl w:val="0"/>
    </w:pPr>
    <w:rPr>
      <w:b/>
      <w:bCs/>
      <w:szCs w:val="22"/>
    </w:rPr>
  </w:style>
  <w:style w:type="paragraph" w:styleId="Ttulo2">
    <w:name w:val="heading 2"/>
    <w:aliases w:val="Título 2 - Seção 1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widowControl w:val="0"/>
      <w:jc w:val="center"/>
      <w:outlineLvl w:val="2"/>
    </w:pPr>
    <w:rPr>
      <w:rFonts w:ascii="Arial" w:hAnsi="Arial" w:cs="Arial"/>
      <w:b/>
      <w:bCs/>
      <w:sz w:val="24"/>
      <w:szCs w:val="24"/>
      <w:lang w:val="en-US"/>
    </w:rPr>
  </w:style>
  <w:style w:type="paragraph" w:styleId="Ttulo4">
    <w:name w:val="heading 4"/>
    <w:basedOn w:val="Normal"/>
    <w:next w:val="Normal"/>
    <w:qFormat/>
    <w:pPr>
      <w:keepNext/>
      <w:widowControl w:val="0"/>
      <w:spacing w:before="240" w:after="60"/>
      <w:ind w:left="2832" w:hanging="708"/>
      <w:outlineLvl w:val="3"/>
    </w:pPr>
    <w:rPr>
      <w:b/>
      <w:bCs/>
      <w:i/>
      <w:iCs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widowControl w:val="0"/>
      <w:jc w:val="center"/>
      <w:outlineLvl w:val="4"/>
    </w:pPr>
    <w:rPr>
      <w:b/>
      <w:bCs/>
      <w:szCs w:val="22"/>
    </w:rPr>
  </w:style>
  <w:style w:type="paragraph" w:styleId="Ttulo6">
    <w:name w:val="heading 6"/>
    <w:basedOn w:val="Normal"/>
    <w:next w:val="Normal"/>
    <w:qFormat/>
    <w:pPr>
      <w:keepNext/>
      <w:widowControl w:val="0"/>
      <w:outlineLvl w:val="5"/>
    </w:pPr>
    <w:rPr>
      <w:b/>
      <w:bCs/>
      <w:szCs w:val="22"/>
      <w:u w:val="single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bCs/>
      <w:szCs w:val="22"/>
      <w:u w:val="single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rFonts w:ascii="Arial" w:hAnsi="Arial" w:cs="Arial"/>
      <w:sz w:val="24"/>
      <w:szCs w:val="24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rFonts w:ascii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Lista5">
    <w:name w:val="List 5"/>
    <w:basedOn w:val="Normal"/>
    <w:pPr>
      <w:widowControl w:val="0"/>
      <w:ind w:left="1415" w:hanging="283"/>
    </w:pPr>
    <w:rPr>
      <w:sz w:val="24"/>
      <w:szCs w:val="24"/>
    </w:rPr>
  </w:style>
  <w:style w:type="paragraph" w:styleId="Corpodetexto">
    <w:name w:val="Body Text"/>
    <w:basedOn w:val="Normal"/>
    <w:link w:val="CorpodetextoChar"/>
    <w:pPr>
      <w:widowControl w:val="0"/>
      <w:jc w:val="both"/>
    </w:pPr>
    <w:rPr>
      <w:sz w:val="28"/>
      <w:szCs w:val="28"/>
    </w:rPr>
  </w:style>
  <w:style w:type="paragraph" w:styleId="Recuodecorpodetexto">
    <w:name w:val="Body Text Indent"/>
    <w:basedOn w:val="Normal"/>
    <w:pPr>
      <w:autoSpaceDE/>
      <w:autoSpaceDN/>
      <w:jc w:val="both"/>
    </w:pPr>
    <w:rPr>
      <w:rFonts w:ascii="Arial" w:hAnsi="Arial" w:cs="Arial"/>
      <w:b/>
      <w:bCs/>
      <w:sz w:val="24"/>
      <w:szCs w:val="24"/>
    </w:rPr>
  </w:style>
  <w:style w:type="paragraph" w:styleId="Corpodetexto3">
    <w:name w:val="Body Text 3"/>
    <w:basedOn w:val="Normal"/>
    <w:rPr>
      <w:rFonts w:ascii="Arial" w:hAnsi="Arial" w:cs="Arial"/>
      <w:sz w:val="24"/>
      <w:szCs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tulo2Char">
    <w:name w:val="Título 2 Char"/>
    <w:rPr>
      <w:rFonts w:ascii="Arial" w:hAnsi="Arial" w:cs="Arial"/>
      <w:b/>
      <w:bCs/>
      <w:sz w:val="24"/>
      <w:szCs w:val="24"/>
      <w:lang w:val="pt-BR" w:eastAsia="x-none"/>
    </w:rPr>
  </w:style>
  <w:style w:type="paragraph" w:styleId="Ttulo">
    <w:name w:val="Title"/>
    <w:basedOn w:val="Normal"/>
    <w:link w:val="TtuloChar"/>
    <w:qFormat/>
    <w:pPr>
      <w:jc w:val="center"/>
    </w:pPr>
    <w:rPr>
      <w:rFonts w:ascii="Arial" w:hAnsi="Arial" w:cs="Arial"/>
      <w:b/>
      <w:bCs/>
      <w:sz w:val="24"/>
      <w:szCs w:val="24"/>
    </w:rPr>
  </w:style>
  <w:style w:type="paragraph" w:styleId="Legenda">
    <w:name w:val="caption"/>
    <w:basedOn w:val="Normal"/>
    <w:next w:val="Normal"/>
    <w:qFormat/>
    <w:pPr>
      <w:widowControl w:val="0"/>
      <w:autoSpaceDE/>
      <w:autoSpaceDN/>
      <w:jc w:val="center"/>
    </w:pPr>
    <w:rPr>
      <w:rFonts w:ascii="Arial" w:hAnsi="Arial"/>
      <w:b/>
      <w:bCs/>
      <w:snapToGrid w:val="0"/>
      <w:sz w:val="24"/>
      <w:szCs w:val="24"/>
    </w:rPr>
  </w:style>
  <w:style w:type="paragraph" w:styleId="Subttulo">
    <w:name w:val="Subtitle"/>
    <w:basedOn w:val="Normal"/>
    <w:qFormat/>
    <w:pPr>
      <w:autoSpaceDE/>
      <w:autoSpaceDN/>
      <w:jc w:val="center"/>
    </w:pPr>
    <w:rPr>
      <w:b/>
      <w:sz w:val="28"/>
      <w:lang w:val="en-US"/>
    </w:rPr>
  </w:style>
  <w:style w:type="character" w:customStyle="1" w:styleId="texto1">
    <w:name w:val="texto1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styleId="NormalWeb">
    <w:name w:val="Normal (Web)"/>
    <w:basedOn w:val="Normal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Corpodetexto2">
    <w:name w:val="Body Text 2"/>
    <w:basedOn w:val="Normal"/>
    <w:pPr>
      <w:adjustRightInd w:val="0"/>
      <w:jc w:val="both"/>
    </w:pPr>
    <w:rPr>
      <w:rFonts w:ascii="Verdana" w:hAnsi="Verdana" w:cs="Arial"/>
      <w:szCs w:val="19"/>
    </w:rPr>
  </w:style>
  <w:style w:type="character" w:customStyle="1" w:styleId="produtosinformacoes">
    <w:name w:val="produtos_informacoes"/>
    <w:basedOn w:val="Fontepargpadro"/>
  </w:style>
  <w:style w:type="character" w:customStyle="1" w:styleId="mediumtext1">
    <w:name w:val="medium_text1"/>
    <w:rPr>
      <w:sz w:val="24"/>
      <w:szCs w:val="24"/>
    </w:rPr>
  </w:style>
  <w:style w:type="character" w:customStyle="1" w:styleId="nw">
    <w:name w:val="nw"/>
    <w:basedOn w:val="Fontepargpadro"/>
  </w:style>
  <w:style w:type="paragraph" w:customStyle="1" w:styleId="Corpodetexto31">
    <w:name w:val="Corpo de texto 31"/>
    <w:basedOn w:val="Normal"/>
    <w:pPr>
      <w:widowControl w:val="0"/>
      <w:suppressAutoHyphens/>
      <w:autoSpaceDE/>
      <w:autoSpaceDN/>
      <w:jc w:val="both"/>
    </w:pPr>
    <w:rPr>
      <w:rFonts w:eastAsia="Lucida Sans Unicode"/>
      <w:sz w:val="28"/>
      <w:szCs w:val="24"/>
    </w:rPr>
  </w:style>
  <w:style w:type="character" w:styleId="Refdecomentrio">
    <w:name w:val="annotation reference"/>
    <w:semiHidden/>
    <w:rPr>
      <w:sz w:val="16"/>
    </w:rPr>
  </w:style>
  <w:style w:type="paragraph" w:styleId="Recuodecorpodetexto2">
    <w:name w:val="Body Text Indent 2"/>
    <w:basedOn w:val="Normal"/>
    <w:pPr>
      <w:spacing w:line="360" w:lineRule="auto"/>
      <w:ind w:firstLine="709"/>
      <w:jc w:val="both"/>
    </w:pPr>
    <w:rPr>
      <w:rFonts w:ascii="Verdana" w:hAnsi="Verdana"/>
      <w:snapToGrid w:val="0"/>
      <w:color w:val="000000"/>
      <w:sz w:val="18"/>
      <w:szCs w:val="18"/>
    </w:rPr>
  </w:style>
  <w:style w:type="paragraph" w:customStyle="1" w:styleId="Commarcadores1">
    <w:name w:val="Com marcadores1"/>
    <w:basedOn w:val="Normal"/>
    <w:pPr>
      <w:numPr>
        <w:numId w:val="4"/>
      </w:numPr>
      <w:tabs>
        <w:tab w:val="left" w:pos="1134"/>
      </w:tabs>
      <w:suppressAutoHyphens/>
      <w:autoSpaceDE/>
      <w:autoSpaceDN/>
      <w:jc w:val="both"/>
    </w:pPr>
    <w:rPr>
      <w:rFonts w:ascii="Arial" w:hAnsi="Arial" w:cs="Arial"/>
      <w:lang w:eastAsia="ar-SA"/>
    </w:rPr>
  </w:style>
  <w:style w:type="paragraph" w:styleId="Commarcadores4">
    <w:name w:val="List Bullet 4"/>
    <w:basedOn w:val="Normal"/>
    <w:autoRedefine/>
    <w:pPr>
      <w:numPr>
        <w:numId w:val="3"/>
      </w:numPr>
      <w:autoSpaceDE/>
      <w:autoSpaceDN/>
    </w:pPr>
  </w:style>
  <w:style w:type="paragraph" w:customStyle="1" w:styleId="titulo">
    <w:name w:val="titulo"/>
    <w:basedOn w:val="Normal"/>
    <w:pPr>
      <w:autoSpaceDE/>
      <w:autoSpaceDN/>
      <w:spacing w:after="100" w:afterAutospacing="1"/>
      <w:jc w:val="both"/>
    </w:pPr>
    <w:rPr>
      <w:rFonts w:ascii="Verdana" w:eastAsia="Arial Unicode MS" w:hAnsi="Verdana" w:cs="Arial Unicode MS"/>
      <w:b/>
      <w:bCs/>
      <w:szCs w:val="22"/>
    </w:rPr>
  </w:style>
  <w:style w:type="paragraph" w:customStyle="1" w:styleId="subtitulo">
    <w:name w:val="subtitulo"/>
    <w:basedOn w:val="Normal"/>
    <w:pPr>
      <w:autoSpaceDE/>
      <w:autoSpaceDN/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itemh0">
    <w:name w:val="itemh0"/>
    <w:basedOn w:val="Normal"/>
    <w:pPr>
      <w:autoSpaceDE/>
      <w:autoSpaceDN/>
      <w:spacing w:after="100" w:afterAutospacing="1"/>
    </w:pPr>
    <w:rPr>
      <w:rFonts w:ascii="Verdana" w:hAnsi="Verdana"/>
      <w:caps/>
      <w:sz w:val="18"/>
      <w:szCs w:val="18"/>
    </w:rPr>
  </w:style>
  <w:style w:type="character" w:customStyle="1" w:styleId="tittabela1">
    <w:name w:val="tittabela1"/>
    <w:rPr>
      <w:rFonts w:ascii="Verdana" w:hAnsi="Verdana" w:hint="default"/>
      <w:b/>
      <w:bCs/>
      <w:i w:val="0"/>
      <w:iCs w:val="0"/>
      <w:caps w:val="0"/>
      <w:smallCaps w:val="0"/>
      <w:strike w:val="0"/>
      <w:dstrike w:val="0"/>
      <w:color w:val="FF5A00"/>
      <w:sz w:val="10"/>
      <w:szCs w:val="10"/>
      <w:u w:val="none"/>
      <w:effect w:val="none"/>
    </w:rPr>
  </w:style>
  <w:style w:type="character" w:customStyle="1" w:styleId="textotabela1">
    <w:name w:val="textotabela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10"/>
      <w:szCs w:val="10"/>
      <w:u w:val="none"/>
      <w:effect w:val="none"/>
    </w:rPr>
  </w:style>
  <w:style w:type="character" w:customStyle="1" w:styleId="textotabela21">
    <w:name w:val="textotabela2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9"/>
      <w:szCs w:val="9"/>
      <w:u w:val="none"/>
      <w:effect w:val="none"/>
    </w:rPr>
  </w:style>
  <w:style w:type="character" w:styleId="Forte">
    <w:name w:val="Strong"/>
    <w:qFormat/>
    <w:rPr>
      <w:b/>
      <w:bCs/>
    </w:rPr>
  </w:style>
  <w:style w:type="paragraph" w:styleId="Recuodecorpodetexto3">
    <w:name w:val="Body Text Indent 3"/>
    <w:basedOn w:val="Normal"/>
    <w:pPr>
      <w:autoSpaceDE/>
      <w:autoSpaceDN/>
      <w:ind w:left="113" w:firstLine="113"/>
      <w:jc w:val="both"/>
    </w:pPr>
    <w:rPr>
      <w:rFonts w:ascii="Arial" w:hAnsi="Arial" w:cs="Arial"/>
      <w:sz w:val="17"/>
      <w:szCs w:val="1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materia1">
    <w:name w:val="textomateria1"/>
    <w:rsid w:val="00A3713D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Pa6">
    <w:name w:val="Pa6"/>
    <w:basedOn w:val="Default"/>
    <w:next w:val="Default"/>
    <w:rsid w:val="00156D86"/>
    <w:pPr>
      <w:spacing w:line="281" w:lineRule="atLeast"/>
    </w:pPr>
    <w:rPr>
      <w:rFonts w:ascii="Conduit ITC Light" w:hAnsi="Conduit ITC Light"/>
      <w:color w:val="auto"/>
    </w:rPr>
  </w:style>
  <w:style w:type="paragraph" w:customStyle="1" w:styleId="Pa5">
    <w:name w:val="Pa5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character" w:customStyle="1" w:styleId="A7">
    <w:name w:val="A7"/>
    <w:rsid w:val="00156D86"/>
    <w:rPr>
      <w:rFonts w:cs="Conduit ITC Light"/>
      <w:color w:val="000000"/>
      <w:sz w:val="19"/>
      <w:szCs w:val="19"/>
    </w:rPr>
  </w:style>
  <w:style w:type="paragraph" w:customStyle="1" w:styleId="Pa7">
    <w:name w:val="Pa7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paragraph" w:customStyle="1" w:styleId="Pa0">
    <w:name w:val="Pa0"/>
    <w:basedOn w:val="Default"/>
    <w:next w:val="Default"/>
    <w:rsid w:val="008664EF"/>
    <w:pPr>
      <w:spacing w:line="241" w:lineRule="atLeast"/>
    </w:pPr>
    <w:rPr>
      <w:rFonts w:ascii="Conduit ITC Light" w:hAnsi="Conduit ITC Light"/>
      <w:color w:val="auto"/>
    </w:rPr>
  </w:style>
  <w:style w:type="character" w:customStyle="1" w:styleId="A8">
    <w:name w:val="A8"/>
    <w:rsid w:val="008664EF"/>
    <w:rPr>
      <w:rFonts w:cs="Conduit ITC Light"/>
      <w:color w:val="000000"/>
      <w:sz w:val="19"/>
      <w:szCs w:val="19"/>
    </w:rPr>
  </w:style>
  <w:style w:type="character" w:customStyle="1" w:styleId="A10">
    <w:name w:val="A10"/>
    <w:rsid w:val="009F3736"/>
    <w:rPr>
      <w:rFonts w:cs="Conduit ITC Light"/>
      <w:color w:val="000000"/>
      <w:sz w:val="11"/>
      <w:szCs w:val="1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2DC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E32DC6"/>
    <w:rPr>
      <w:rFonts w:ascii="Tahoma" w:hAnsi="Tahoma" w:cs="Tahoma"/>
      <w:sz w:val="16"/>
      <w:szCs w:val="16"/>
    </w:rPr>
  </w:style>
  <w:style w:type="character" w:styleId="nfase">
    <w:name w:val="Emphasis"/>
    <w:uiPriority w:val="20"/>
    <w:qFormat/>
    <w:rsid w:val="00106BB5"/>
    <w:rPr>
      <w:i/>
      <w:iCs/>
    </w:rPr>
  </w:style>
  <w:style w:type="character" w:customStyle="1" w:styleId="CabealhoChar">
    <w:name w:val="Cabeçalho Char"/>
    <w:link w:val="Cabealho"/>
    <w:uiPriority w:val="99"/>
    <w:rsid w:val="002C5B03"/>
  </w:style>
  <w:style w:type="character" w:customStyle="1" w:styleId="RodapChar">
    <w:name w:val="Rodapé Char"/>
    <w:link w:val="Rodap"/>
    <w:uiPriority w:val="99"/>
    <w:rsid w:val="002C5B03"/>
  </w:style>
  <w:style w:type="character" w:customStyle="1" w:styleId="apple-converted-space">
    <w:name w:val="apple-converted-space"/>
    <w:rsid w:val="007F4DDE"/>
  </w:style>
  <w:style w:type="paragraph" w:customStyle="1" w:styleId="font8">
    <w:name w:val="font_8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_7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lear">
    <w:name w:val="clear"/>
    <w:basedOn w:val="Normal"/>
    <w:rsid w:val="008413C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TtuloChar">
    <w:name w:val="Título Char"/>
    <w:link w:val="Ttulo"/>
    <w:locked/>
    <w:rsid w:val="00215381"/>
    <w:rPr>
      <w:rFonts w:ascii="Arial" w:hAnsi="Arial" w:cs="Arial"/>
      <w:b/>
      <w:bCs/>
      <w:sz w:val="24"/>
      <w:szCs w:val="24"/>
    </w:rPr>
  </w:style>
  <w:style w:type="paragraph" w:customStyle="1" w:styleId="BodyText21">
    <w:name w:val="Body Text 21"/>
    <w:basedOn w:val="Normal"/>
    <w:rsid w:val="00215381"/>
    <w:pPr>
      <w:widowControl w:val="0"/>
      <w:autoSpaceDE/>
      <w:autoSpaceDN/>
      <w:jc w:val="both"/>
    </w:pPr>
    <w:rPr>
      <w:sz w:val="24"/>
    </w:rPr>
  </w:style>
  <w:style w:type="paragraph" w:customStyle="1" w:styleId="Corpodetexto21">
    <w:name w:val="Corpo de texto 21"/>
    <w:basedOn w:val="Normal"/>
    <w:rsid w:val="00215381"/>
    <w:pPr>
      <w:suppressAutoHyphens/>
      <w:autoSpaceDN/>
      <w:jc w:val="both"/>
    </w:pPr>
    <w:rPr>
      <w:rFonts w:ascii="Verdana" w:hAnsi="Verdana" w:cs="Arial"/>
      <w:szCs w:val="19"/>
      <w:lang w:eastAsia="zh-CN"/>
    </w:rPr>
  </w:style>
  <w:style w:type="paragraph" w:styleId="SemEspaamento">
    <w:name w:val="No Spacing"/>
    <w:uiPriority w:val="1"/>
    <w:qFormat/>
    <w:rsid w:val="00215381"/>
    <w:rPr>
      <w:rFonts w:ascii="Calibri" w:eastAsia="Calibri" w:hAnsi="Calibri"/>
      <w:sz w:val="22"/>
      <w:szCs w:val="22"/>
    </w:rPr>
  </w:style>
  <w:style w:type="character" w:customStyle="1" w:styleId="CorpodetextoChar">
    <w:name w:val="Corpo de texto Char"/>
    <w:link w:val="Corpodetexto"/>
    <w:rsid w:val="00215381"/>
    <w:rPr>
      <w:sz w:val="28"/>
      <w:szCs w:val="28"/>
    </w:rPr>
  </w:style>
  <w:style w:type="paragraph" w:customStyle="1" w:styleId="Ttulo10">
    <w:name w:val="Título1"/>
    <w:basedOn w:val="Normal"/>
    <w:next w:val="Corpodetexto"/>
    <w:rsid w:val="00215381"/>
    <w:pPr>
      <w:suppressAutoHyphens/>
      <w:autoSpaceDN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Estilo1">
    <w:name w:val="Estilo1"/>
    <w:rsid w:val="00215381"/>
    <w:pPr>
      <w:numPr>
        <w:numId w:val="9"/>
      </w:numPr>
    </w:pPr>
  </w:style>
  <w:style w:type="paragraph" w:customStyle="1" w:styleId="1CharCharChar">
    <w:name w:val="1 Char Char Char"/>
    <w:basedOn w:val="Normal"/>
    <w:next w:val="Textosemformatao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customStyle="1" w:styleId="Textosemformatao">
    <w:name w:val="Texto sem formatação"/>
    <w:basedOn w:val="Normal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styleId="PargrafodaLista">
    <w:name w:val="List Paragraph"/>
    <w:basedOn w:val="Normal"/>
    <w:uiPriority w:val="34"/>
    <w:qFormat/>
    <w:rsid w:val="00215381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F8182B"/>
    <w:rPr>
      <w:color w:val="808080"/>
    </w:rPr>
  </w:style>
  <w:style w:type="table" w:styleId="Tabelacomgrade">
    <w:name w:val="Table Grid"/>
    <w:basedOn w:val="Tabelanormal"/>
    <w:uiPriority w:val="59"/>
    <w:rsid w:val="00904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List 5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F60"/>
    <w:pPr>
      <w:autoSpaceDE w:val="0"/>
      <w:autoSpaceDN w:val="0"/>
    </w:pPr>
    <w:rPr>
      <w:rFonts w:ascii="Calibri" w:hAnsi="Calibri"/>
      <w:sz w:val="22"/>
    </w:rPr>
  </w:style>
  <w:style w:type="paragraph" w:styleId="Ttulo1">
    <w:name w:val="heading 1"/>
    <w:basedOn w:val="Normal"/>
    <w:next w:val="Normal"/>
    <w:qFormat/>
    <w:pPr>
      <w:keepNext/>
      <w:widowControl w:val="0"/>
      <w:jc w:val="both"/>
      <w:outlineLvl w:val="0"/>
    </w:pPr>
    <w:rPr>
      <w:b/>
      <w:bCs/>
      <w:szCs w:val="22"/>
    </w:rPr>
  </w:style>
  <w:style w:type="paragraph" w:styleId="Ttulo2">
    <w:name w:val="heading 2"/>
    <w:aliases w:val="Título 2 - Seção 1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widowControl w:val="0"/>
      <w:jc w:val="center"/>
      <w:outlineLvl w:val="2"/>
    </w:pPr>
    <w:rPr>
      <w:rFonts w:ascii="Arial" w:hAnsi="Arial" w:cs="Arial"/>
      <w:b/>
      <w:bCs/>
      <w:sz w:val="24"/>
      <w:szCs w:val="24"/>
      <w:lang w:val="en-US"/>
    </w:rPr>
  </w:style>
  <w:style w:type="paragraph" w:styleId="Ttulo4">
    <w:name w:val="heading 4"/>
    <w:basedOn w:val="Normal"/>
    <w:next w:val="Normal"/>
    <w:qFormat/>
    <w:pPr>
      <w:keepNext/>
      <w:widowControl w:val="0"/>
      <w:spacing w:before="240" w:after="60"/>
      <w:ind w:left="2832" w:hanging="708"/>
      <w:outlineLvl w:val="3"/>
    </w:pPr>
    <w:rPr>
      <w:b/>
      <w:bCs/>
      <w:i/>
      <w:iCs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widowControl w:val="0"/>
      <w:jc w:val="center"/>
      <w:outlineLvl w:val="4"/>
    </w:pPr>
    <w:rPr>
      <w:b/>
      <w:bCs/>
      <w:szCs w:val="22"/>
    </w:rPr>
  </w:style>
  <w:style w:type="paragraph" w:styleId="Ttulo6">
    <w:name w:val="heading 6"/>
    <w:basedOn w:val="Normal"/>
    <w:next w:val="Normal"/>
    <w:qFormat/>
    <w:pPr>
      <w:keepNext/>
      <w:widowControl w:val="0"/>
      <w:outlineLvl w:val="5"/>
    </w:pPr>
    <w:rPr>
      <w:b/>
      <w:bCs/>
      <w:szCs w:val="22"/>
      <w:u w:val="single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bCs/>
      <w:szCs w:val="22"/>
      <w:u w:val="single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rFonts w:ascii="Arial" w:hAnsi="Arial" w:cs="Arial"/>
      <w:sz w:val="24"/>
      <w:szCs w:val="24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rFonts w:ascii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Lista5">
    <w:name w:val="List 5"/>
    <w:basedOn w:val="Normal"/>
    <w:pPr>
      <w:widowControl w:val="0"/>
      <w:ind w:left="1415" w:hanging="283"/>
    </w:pPr>
    <w:rPr>
      <w:sz w:val="24"/>
      <w:szCs w:val="24"/>
    </w:rPr>
  </w:style>
  <w:style w:type="paragraph" w:styleId="Corpodetexto">
    <w:name w:val="Body Text"/>
    <w:basedOn w:val="Normal"/>
    <w:link w:val="CorpodetextoChar"/>
    <w:pPr>
      <w:widowControl w:val="0"/>
      <w:jc w:val="both"/>
    </w:pPr>
    <w:rPr>
      <w:sz w:val="28"/>
      <w:szCs w:val="28"/>
    </w:rPr>
  </w:style>
  <w:style w:type="paragraph" w:styleId="Recuodecorpodetexto">
    <w:name w:val="Body Text Indent"/>
    <w:basedOn w:val="Normal"/>
    <w:pPr>
      <w:autoSpaceDE/>
      <w:autoSpaceDN/>
      <w:jc w:val="both"/>
    </w:pPr>
    <w:rPr>
      <w:rFonts w:ascii="Arial" w:hAnsi="Arial" w:cs="Arial"/>
      <w:b/>
      <w:bCs/>
      <w:sz w:val="24"/>
      <w:szCs w:val="24"/>
    </w:rPr>
  </w:style>
  <w:style w:type="paragraph" w:styleId="Corpodetexto3">
    <w:name w:val="Body Text 3"/>
    <w:basedOn w:val="Normal"/>
    <w:rPr>
      <w:rFonts w:ascii="Arial" w:hAnsi="Arial" w:cs="Arial"/>
      <w:sz w:val="24"/>
      <w:szCs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tulo2Char">
    <w:name w:val="Título 2 Char"/>
    <w:rPr>
      <w:rFonts w:ascii="Arial" w:hAnsi="Arial" w:cs="Arial"/>
      <w:b/>
      <w:bCs/>
      <w:sz w:val="24"/>
      <w:szCs w:val="24"/>
      <w:lang w:val="pt-BR" w:eastAsia="x-none"/>
    </w:rPr>
  </w:style>
  <w:style w:type="paragraph" w:styleId="Ttulo">
    <w:name w:val="Title"/>
    <w:basedOn w:val="Normal"/>
    <w:link w:val="TtuloChar"/>
    <w:qFormat/>
    <w:pPr>
      <w:jc w:val="center"/>
    </w:pPr>
    <w:rPr>
      <w:rFonts w:ascii="Arial" w:hAnsi="Arial" w:cs="Arial"/>
      <w:b/>
      <w:bCs/>
      <w:sz w:val="24"/>
      <w:szCs w:val="24"/>
    </w:rPr>
  </w:style>
  <w:style w:type="paragraph" w:styleId="Legenda">
    <w:name w:val="caption"/>
    <w:basedOn w:val="Normal"/>
    <w:next w:val="Normal"/>
    <w:qFormat/>
    <w:pPr>
      <w:widowControl w:val="0"/>
      <w:autoSpaceDE/>
      <w:autoSpaceDN/>
      <w:jc w:val="center"/>
    </w:pPr>
    <w:rPr>
      <w:rFonts w:ascii="Arial" w:hAnsi="Arial"/>
      <w:b/>
      <w:bCs/>
      <w:snapToGrid w:val="0"/>
      <w:sz w:val="24"/>
      <w:szCs w:val="24"/>
    </w:rPr>
  </w:style>
  <w:style w:type="paragraph" w:styleId="Subttulo">
    <w:name w:val="Subtitle"/>
    <w:basedOn w:val="Normal"/>
    <w:qFormat/>
    <w:pPr>
      <w:autoSpaceDE/>
      <w:autoSpaceDN/>
      <w:jc w:val="center"/>
    </w:pPr>
    <w:rPr>
      <w:b/>
      <w:sz w:val="28"/>
      <w:lang w:val="en-US"/>
    </w:rPr>
  </w:style>
  <w:style w:type="character" w:customStyle="1" w:styleId="texto1">
    <w:name w:val="texto1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styleId="NormalWeb">
    <w:name w:val="Normal (Web)"/>
    <w:basedOn w:val="Normal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Corpodetexto2">
    <w:name w:val="Body Text 2"/>
    <w:basedOn w:val="Normal"/>
    <w:pPr>
      <w:adjustRightInd w:val="0"/>
      <w:jc w:val="both"/>
    </w:pPr>
    <w:rPr>
      <w:rFonts w:ascii="Verdana" w:hAnsi="Verdana" w:cs="Arial"/>
      <w:szCs w:val="19"/>
    </w:rPr>
  </w:style>
  <w:style w:type="character" w:customStyle="1" w:styleId="produtosinformacoes">
    <w:name w:val="produtos_informacoes"/>
    <w:basedOn w:val="Fontepargpadro"/>
  </w:style>
  <w:style w:type="character" w:customStyle="1" w:styleId="mediumtext1">
    <w:name w:val="medium_text1"/>
    <w:rPr>
      <w:sz w:val="24"/>
      <w:szCs w:val="24"/>
    </w:rPr>
  </w:style>
  <w:style w:type="character" w:customStyle="1" w:styleId="nw">
    <w:name w:val="nw"/>
    <w:basedOn w:val="Fontepargpadro"/>
  </w:style>
  <w:style w:type="paragraph" w:customStyle="1" w:styleId="Corpodetexto31">
    <w:name w:val="Corpo de texto 31"/>
    <w:basedOn w:val="Normal"/>
    <w:pPr>
      <w:widowControl w:val="0"/>
      <w:suppressAutoHyphens/>
      <w:autoSpaceDE/>
      <w:autoSpaceDN/>
      <w:jc w:val="both"/>
    </w:pPr>
    <w:rPr>
      <w:rFonts w:eastAsia="Lucida Sans Unicode"/>
      <w:sz w:val="28"/>
      <w:szCs w:val="24"/>
    </w:rPr>
  </w:style>
  <w:style w:type="character" w:styleId="Refdecomentrio">
    <w:name w:val="annotation reference"/>
    <w:semiHidden/>
    <w:rPr>
      <w:sz w:val="16"/>
    </w:rPr>
  </w:style>
  <w:style w:type="paragraph" w:styleId="Recuodecorpodetexto2">
    <w:name w:val="Body Text Indent 2"/>
    <w:basedOn w:val="Normal"/>
    <w:pPr>
      <w:spacing w:line="360" w:lineRule="auto"/>
      <w:ind w:firstLine="709"/>
      <w:jc w:val="both"/>
    </w:pPr>
    <w:rPr>
      <w:rFonts w:ascii="Verdana" w:hAnsi="Verdana"/>
      <w:snapToGrid w:val="0"/>
      <w:color w:val="000000"/>
      <w:sz w:val="18"/>
      <w:szCs w:val="18"/>
    </w:rPr>
  </w:style>
  <w:style w:type="paragraph" w:customStyle="1" w:styleId="Commarcadores1">
    <w:name w:val="Com marcadores1"/>
    <w:basedOn w:val="Normal"/>
    <w:pPr>
      <w:numPr>
        <w:numId w:val="4"/>
      </w:numPr>
      <w:tabs>
        <w:tab w:val="left" w:pos="1134"/>
      </w:tabs>
      <w:suppressAutoHyphens/>
      <w:autoSpaceDE/>
      <w:autoSpaceDN/>
      <w:jc w:val="both"/>
    </w:pPr>
    <w:rPr>
      <w:rFonts w:ascii="Arial" w:hAnsi="Arial" w:cs="Arial"/>
      <w:lang w:eastAsia="ar-SA"/>
    </w:rPr>
  </w:style>
  <w:style w:type="paragraph" w:styleId="Commarcadores4">
    <w:name w:val="List Bullet 4"/>
    <w:basedOn w:val="Normal"/>
    <w:autoRedefine/>
    <w:pPr>
      <w:numPr>
        <w:numId w:val="3"/>
      </w:numPr>
      <w:autoSpaceDE/>
      <w:autoSpaceDN/>
    </w:pPr>
  </w:style>
  <w:style w:type="paragraph" w:customStyle="1" w:styleId="titulo">
    <w:name w:val="titulo"/>
    <w:basedOn w:val="Normal"/>
    <w:pPr>
      <w:autoSpaceDE/>
      <w:autoSpaceDN/>
      <w:spacing w:after="100" w:afterAutospacing="1"/>
      <w:jc w:val="both"/>
    </w:pPr>
    <w:rPr>
      <w:rFonts w:ascii="Verdana" w:eastAsia="Arial Unicode MS" w:hAnsi="Verdana" w:cs="Arial Unicode MS"/>
      <w:b/>
      <w:bCs/>
      <w:szCs w:val="22"/>
    </w:rPr>
  </w:style>
  <w:style w:type="paragraph" w:customStyle="1" w:styleId="subtitulo">
    <w:name w:val="subtitulo"/>
    <w:basedOn w:val="Normal"/>
    <w:pPr>
      <w:autoSpaceDE/>
      <w:autoSpaceDN/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itemh0">
    <w:name w:val="itemh0"/>
    <w:basedOn w:val="Normal"/>
    <w:pPr>
      <w:autoSpaceDE/>
      <w:autoSpaceDN/>
      <w:spacing w:after="100" w:afterAutospacing="1"/>
    </w:pPr>
    <w:rPr>
      <w:rFonts w:ascii="Verdana" w:hAnsi="Verdana"/>
      <w:caps/>
      <w:sz w:val="18"/>
      <w:szCs w:val="18"/>
    </w:rPr>
  </w:style>
  <w:style w:type="character" w:customStyle="1" w:styleId="tittabela1">
    <w:name w:val="tittabela1"/>
    <w:rPr>
      <w:rFonts w:ascii="Verdana" w:hAnsi="Verdana" w:hint="default"/>
      <w:b/>
      <w:bCs/>
      <w:i w:val="0"/>
      <w:iCs w:val="0"/>
      <w:caps w:val="0"/>
      <w:smallCaps w:val="0"/>
      <w:strike w:val="0"/>
      <w:dstrike w:val="0"/>
      <w:color w:val="FF5A00"/>
      <w:sz w:val="10"/>
      <w:szCs w:val="10"/>
      <w:u w:val="none"/>
      <w:effect w:val="none"/>
    </w:rPr>
  </w:style>
  <w:style w:type="character" w:customStyle="1" w:styleId="textotabela1">
    <w:name w:val="textotabela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10"/>
      <w:szCs w:val="10"/>
      <w:u w:val="none"/>
      <w:effect w:val="none"/>
    </w:rPr>
  </w:style>
  <w:style w:type="character" w:customStyle="1" w:styleId="textotabela21">
    <w:name w:val="textotabela2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9"/>
      <w:szCs w:val="9"/>
      <w:u w:val="none"/>
      <w:effect w:val="none"/>
    </w:rPr>
  </w:style>
  <w:style w:type="character" w:styleId="Forte">
    <w:name w:val="Strong"/>
    <w:qFormat/>
    <w:rPr>
      <w:b/>
      <w:bCs/>
    </w:rPr>
  </w:style>
  <w:style w:type="paragraph" w:styleId="Recuodecorpodetexto3">
    <w:name w:val="Body Text Indent 3"/>
    <w:basedOn w:val="Normal"/>
    <w:pPr>
      <w:autoSpaceDE/>
      <w:autoSpaceDN/>
      <w:ind w:left="113" w:firstLine="113"/>
      <w:jc w:val="both"/>
    </w:pPr>
    <w:rPr>
      <w:rFonts w:ascii="Arial" w:hAnsi="Arial" w:cs="Arial"/>
      <w:sz w:val="17"/>
      <w:szCs w:val="1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materia1">
    <w:name w:val="textomateria1"/>
    <w:rsid w:val="00A3713D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Pa6">
    <w:name w:val="Pa6"/>
    <w:basedOn w:val="Default"/>
    <w:next w:val="Default"/>
    <w:rsid w:val="00156D86"/>
    <w:pPr>
      <w:spacing w:line="281" w:lineRule="atLeast"/>
    </w:pPr>
    <w:rPr>
      <w:rFonts w:ascii="Conduit ITC Light" w:hAnsi="Conduit ITC Light"/>
      <w:color w:val="auto"/>
    </w:rPr>
  </w:style>
  <w:style w:type="paragraph" w:customStyle="1" w:styleId="Pa5">
    <w:name w:val="Pa5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character" w:customStyle="1" w:styleId="A7">
    <w:name w:val="A7"/>
    <w:rsid w:val="00156D86"/>
    <w:rPr>
      <w:rFonts w:cs="Conduit ITC Light"/>
      <w:color w:val="000000"/>
      <w:sz w:val="19"/>
      <w:szCs w:val="19"/>
    </w:rPr>
  </w:style>
  <w:style w:type="paragraph" w:customStyle="1" w:styleId="Pa7">
    <w:name w:val="Pa7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paragraph" w:customStyle="1" w:styleId="Pa0">
    <w:name w:val="Pa0"/>
    <w:basedOn w:val="Default"/>
    <w:next w:val="Default"/>
    <w:rsid w:val="008664EF"/>
    <w:pPr>
      <w:spacing w:line="241" w:lineRule="atLeast"/>
    </w:pPr>
    <w:rPr>
      <w:rFonts w:ascii="Conduit ITC Light" w:hAnsi="Conduit ITC Light"/>
      <w:color w:val="auto"/>
    </w:rPr>
  </w:style>
  <w:style w:type="character" w:customStyle="1" w:styleId="A8">
    <w:name w:val="A8"/>
    <w:rsid w:val="008664EF"/>
    <w:rPr>
      <w:rFonts w:cs="Conduit ITC Light"/>
      <w:color w:val="000000"/>
      <w:sz w:val="19"/>
      <w:szCs w:val="19"/>
    </w:rPr>
  </w:style>
  <w:style w:type="character" w:customStyle="1" w:styleId="A10">
    <w:name w:val="A10"/>
    <w:rsid w:val="009F3736"/>
    <w:rPr>
      <w:rFonts w:cs="Conduit ITC Light"/>
      <w:color w:val="000000"/>
      <w:sz w:val="11"/>
      <w:szCs w:val="1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2DC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E32DC6"/>
    <w:rPr>
      <w:rFonts w:ascii="Tahoma" w:hAnsi="Tahoma" w:cs="Tahoma"/>
      <w:sz w:val="16"/>
      <w:szCs w:val="16"/>
    </w:rPr>
  </w:style>
  <w:style w:type="character" w:styleId="nfase">
    <w:name w:val="Emphasis"/>
    <w:uiPriority w:val="20"/>
    <w:qFormat/>
    <w:rsid w:val="00106BB5"/>
    <w:rPr>
      <w:i/>
      <w:iCs/>
    </w:rPr>
  </w:style>
  <w:style w:type="character" w:customStyle="1" w:styleId="CabealhoChar">
    <w:name w:val="Cabeçalho Char"/>
    <w:link w:val="Cabealho"/>
    <w:uiPriority w:val="99"/>
    <w:rsid w:val="002C5B03"/>
  </w:style>
  <w:style w:type="character" w:customStyle="1" w:styleId="RodapChar">
    <w:name w:val="Rodapé Char"/>
    <w:link w:val="Rodap"/>
    <w:uiPriority w:val="99"/>
    <w:rsid w:val="002C5B03"/>
  </w:style>
  <w:style w:type="character" w:customStyle="1" w:styleId="apple-converted-space">
    <w:name w:val="apple-converted-space"/>
    <w:rsid w:val="007F4DDE"/>
  </w:style>
  <w:style w:type="paragraph" w:customStyle="1" w:styleId="font8">
    <w:name w:val="font_8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_7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lear">
    <w:name w:val="clear"/>
    <w:basedOn w:val="Normal"/>
    <w:rsid w:val="008413C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TtuloChar">
    <w:name w:val="Título Char"/>
    <w:link w:val="Ttulo"/>
    <w:locked/>
    <w:rsid w:val="00215381"/>
    <w:rPr>
      <w:rFonts w:ascii="Arial" w:hAnsi="Arial" w:cs="Arial"/>
      <w:b/>
      <w:bCs/>
      <w:sz w:val="24"/>
      <w:szCs w:val="24"/>
    </w:rPr>
  </w:style>
  <w:style w:type="paragraph" w:customStyle="1" w:styleId="BodyText21">
    <w:name w:val="Body Text 21"/>
    <w:basedOn w:val="Normal"/>
    <w:rsid w:val="00215381"/>
    <w:pPr>
      <w:widowControl w:val="0"/>
      <w:autoSpaceDE/>
      <w:autoSpaceDN/>
      <w:jc w:val="both"/>
    </w:pPr>
    <w:rPr>
      <w:sz w:val="24"/>
    </w:rPr>
  </w:style>
  <w:style w:type="paragraph" w:customStyle="1" w:styleId="Corpodetexto21">
    <w:name w:val="Corpo de texto 21"/>
    <w:basedOn w:val="Normal"/>
    <w:rsid w:val="00215381"/>
    <w:pPr>
      <w:suppressAutoHyphens/>
      <w:autoSpaceDN/>
      <w:jc w:val="both"/>
    </w:pPr>
    <w:rPr>
      <w:rFonts w:ascii="Verdana" w:hAnsi="Verdana" w:cs="Arial"/>
      <w:szCs w:val="19"/>
      <w:lang w:eastAsia="zh-CN"/>
    </w:rPr>
  </w:style>
  <w:style w:type="paragraph" w:styleId="SemEspaamento">
    <w:name w:val="No Spacing"/>
    <w:uiPriority w:val="1"/>
    <w:qFormat/>
    <w:rsid w:val="00215381"/>
    <w:rPr>
      <w:rFonts w:ascii="Calibri" w:eastAsia="Calibri" w:hAnsi="Calibri"/>
      <w:sz w:val="22"/>
      <w:szCs w:val="22"/>
    </w:rPr>
  </w:style>
  <w:style w:type="character" w:customStyle="1" w:styleId="CorpodetextoChar">
    <w:name w:val="Corpo de texto Char"/>
    <w:link w:val="Corpodetexto"/>
    <w:rsid w:val="00215381"/>
    <w:rPr>
      <w:sz w:val="28"/>
      <w:szCs w:val="28"/>
    </w:rPr>
  </w:style>
  <w:style w:type="paragraph" w:customStyle="1" w:styleId="Ttulo10">
    <w:name w:val="Título1"/>
    <w:basedOn w:val="Normal"/>
    <w:next w:val="Corpodetexto"/>
    <w:rsid w:val="00215381"/>
    <w:pPr>
      <w:suppressAutoHyphens/>
      <w:autoSpaceDN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Estilo1">
    <w:name w:val="Estilo1"/>
    <w:rsid w:val="00215381"/>
    <w:pPr>
      <w:numPr>
        <w:numId w:val="9"/>
      </w:numPr>
    </w:pPr>
  </w:style>
  <w:style w:type="paragraph" w:customStyle="1" w:styleId="1CharCharChar">
    <w:name w:val="1 Char Char Char"/>
    <w:basedOn w:val="Normal"/>
    <w:next w:val="Textosemformatao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customStyle="1" w:styleId="Textosemformatao">
    <w:name w:val="Texto sem formatação"/>
    <w:basedOn w:val="Normal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styleId="PargrafodaLista">
    <w:name w:val="List Paragraph"/>
    <w:basedOn w:val="Normal"/>
    <w:uiPriority w:val="34"/>
    <w:qFormat/>
    <w:rsid w:val="00215381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F8182B"/>
    <w:rPr>
      <w:color w:val="808080"/>
    </w:rPr>
  </w:style>
  <w:style w:type="table" w:styleId="Tabelacomgrade">
    <w:name w:val="Table Grid"/>
    <w:basedOn w:val="Tabelanormal"/>
    <w:uiPriority w:val="59"/>
    <w:rsid w:val="00904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andre.ferreira\Documents\Modelos%20Personalizados%20do%20Office\BDI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2349C-E9A3-4C86-9D6F-570013A15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BDI</Template>
  <TotalTime>1</TotalTime>
  <Pages>1</Pages>
  <Words>93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PMSJC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Peixoto Ferreira</dc:creator>
  <cp:lastModifiedBy>Adriana Maria de Oliveira</cp:lastModifiedBy>
  <cp:revision>3</cp:revision>
  <cp:lastPrinted>2021-05-28T14:32:00Z</cp:lastPrinted>
  <dcterms:created xsi:type="dcterms:W3CDTF">2026-05-04T15:38:00Z</dcterms:created>
  <dcterms:modified xsi:type="dcterms:W3CDTF">2026-05-04T15:39:00Z</dcterms:modified>
</cp:coreProperties>
</file>